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49C169" w14:textId="77777777" w:rsidR="00184920" w:rsidRDefault="00184920" w:rsidP="00184920">
      <w:pPr>
        <w:pStyle w:val="NoSpacing"/>
      </w:pPr>
      <w:r>
        <w:rPr>
          <w:u w:val="single"/>
        </w:rPr>
        <w:t>Richard KIRKEBRIDE, junior</w:t>
      </w:r>
      <w:r>
        <w:t xml:space="preserve">       (fl.1439)</w:t>
      </w:r>
    </w:p>
    <w:p w14:paraId="2E8DA25A" w14:textId="77777777" w:rsidR="00184920" w:rsidRDefault="00184920" w:rsidP="00184920">
      <w:pPr>
        <w:pStyle w:val="NoSpacing"/>
      </w:pPr>
    </w:p>
    <w:p w14:paraId="0A9A1BEF" w14:textId="77777777" w:rsidR="00184920" w:rsidRDefault="00184920" w:rsidP="00184920">
      <w:pPr>
        <w:pStyle w:val="NoSpacing"/>
      </w:pPr>
    </w:p>
    <w:p w14:paraId="552E4D01" w14:textId="77777777" w:rsidR="00184920" w:rsidRDefault="00184920" w:rsidP="00184920">
      <w:pPr>
        <w:pStyle w:val="NoSpacing"/>
      </w:pPr>
      <w:r>
        <w:t xml:space="preserve">  7 Oct.1439</w:t>
      </w:r>
      <w:r>
        <w:tab/>
        <w:t xml:space="preserve">He was a juror on the inquisition </w:t>
      </w:r>
      <w:proofErr w:type="gramStart"/>
      <w:r>
        <w:t>post mortem</w:t>
      </w:r>
      <w:proofErr w:type="gramEnd"/>
      <w:r>
        <w:t xml:space="preserve"> held in </w:t>
      </w:r>
      <w:proofErr w:type="spellStart"/>
      <w:r>
        <w:t>Armathwaite</w:t>
      </w:r>
      <w:proofErr w:type="spellEnd"/>
      <w:r>
        <w:t>,</w:t>
      </w:r>
    </w:p>
    <w:p w14:paraId="6C4D0D81" w14:textId="77777777" w:rsidR="00184920" w:rsidRDefault="00184920" w:rsidP="00184920">
      <w:pPr>
        <w:pStyle w:val="NoSpacing"/>
      </w:pPr>
      <w:r>
        <w:tab/>
      </w:r>
      <w:r>
        <w:tab/>
        <w:t xml:space="preserve">Cumberland, into </w:t>
      </w:r>
      <w:proofErr w:type="gramStart"/>
      <w:r>
        <w:t>lands</w:t>
      </w:r>
      <w:proofErr w:type="gramEnd"/>
      <w:r>
        <w:t xml:space="preserve"> of George </w:t>
      </w:r>
      <w:proofErr w:type="spellStart"/>
      <w:r>
        <w:t>Warwyk</w:t>
      </w:r>
      <w:proofErr w:type="spellEnd"/>
      <w:r>
        <w:t>(q.v.).</w:t>
      </w:r>
    </w:p>
    <w:p w14:paraId="630C0E83" w14:textId="77777777" w:rsidR="00184920" w:rsidRDefault="00184920" w:rsidP="00184920">
      <w:pPr>
        <w:pStyle w:val="NoSpacing"/>
      </w:pPr>
      <w:r>
        <w:tab/>
      </w:r>
      <w:r>
        <w:tab/>
        <w:t xml:space="preserve">(“Calendar of Inquisitions </w:t>
      </w:r>
      <w:proofErr w:type="gramStart"/>
      <w:r>
        <w:t>Post Mortem</w:t>
      </w:r>
      <w:proofErr w:type="gramEnd"/>
      <w:r>
        <w:t xml:space="preserve"> and other Analogous documents </w:t>
      </w:r>
    </w:p>
    <w:p w14:paraId="6095B325" w14:textId="77777777" w:rsidR="00184920" w:rsidRDefault="00184920" w:rsidP="00184920">
      <w:pPr>
        <w:pStyle w:val="NoSpacing"/>
        <w:ind w:left="720" w:firstLine="720"/>
      </w:pPr>
      <w:r>
        <w:t xml:space="preserve">preserved in the Public Record Office vol. XXV Henry VI (1437-1442)” ed. </w:t>
      </w:r>
    </w:p>
    <w:p w14:paraId="6A06806F" w14:textId="77777777" w:rsidR="00184920" w:rsidRDefault="00184920" w:rsidP="00184920">
      <w:pPr>
        <w:pStyle w:val="NoSpacing"/>
        <w:ind w:left="720" w:firstLine="720"/>
      </w:pPr>
      <w:r>
        <w:t>Claire Noble pub. The Boydell Press and the National Archives p.102)</w:t>
      </w:r>
    </w:p>
    <w:p w14:paraId="167A150B" w14:textId="77777777" w:rsidR="00184920" w:rsidRDefault="00184920" w:rsidP="00184920">
      <w:pPr>
        <w:pStyle w:val="NoSpacing"/>
      </w:pPr>
    </w:p>
    <w:p w14:paraId="6485FDFE" w14:textId="77777777" w:rsidR="00184920" w:rsidRDefault="00184920" w:rsidP="00184920">
      <w:pPr>
        <w:pStyle w:val="NoSpacing"/>
      </w:pPr>
    </w:p>
    <w:p w14:paraId="036DDF8E" w14:textId="77777777" w:rsidR="00184920" w:rsidRDefault="00184920" w:rsidP="00184920">
      <w:pPr>
        <w:pStyle w:val="NoSpacing"/>
      </w:pPr>
      <w:r>
        <w:t>21 April 2025</w:t>
      </w:r>
    </w:p>
    <w:p w14:paraId="078E839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7D229F" w14:textId="77777777" w:rsidR="00184920" w:rsidRDefault="00184920" w:rsidP="009139A6">
      <w:r>
        <w:separator/>
      </w:r>
    </w:p>
  </w:endnote>
  <w:endnote w:type="continuationSeparator" w:id="0">
    <w:p w14:paraId="12CC38A3" w14:textId="77777777" w:rsidR="00184920" w:rsidRDefault="0018492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B71C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5F56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9CD4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253CB1" w14:textId="77777777" w:rsidR="00184920" w:rsidRDefault="00184920" w:rsidP="009139A6">
      <w:r>
        <w:separator/>
      </w:r>
    </w:p>
  </w:footnote>
  <w:footnote w:type="continuationSeparator" w:id="0">
    <w:p w14:paraId="264B3F3B" w14:textId="77777777" w:rsidR="00184920" w:rsidRDefault="0018492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E450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DE26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B88F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4920"/>
    <w:rsid w:val="000666E0"/>
    <w:rsid w:val="000A2E7A"/>
    <w:rsid w:val="001307AC"/>
    <w:rsid w:val="00184920"/>
    <w:rsid w:val="00190DFA"/>
    <w:rsid w:val="002510B7"/>
    <w:rsid w:val="00270799"/>
    <w:rsid w:val="002737D5"/>
    <w:rsid w:val="00357E4A"/>
    <w:rsid w:val="00521862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B3627A"/>
  <w15:chartTrackingRefBased/>
  <w15:docId w15:val="{49EEF2B3-1CB5-436A-8F20-DF1D791F0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60</Words>
  <Characters>346</Characters>
  <Application>Microsoft Office Word</Application>
  <DocSecurity>0</DocSecurity>
  <Lines>2</Lines>
  <Paragraphs>1</Paragraphs>
  <ScaleCrop>false</ScaleCrop>
  <Company/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2025-04-26T18:48:00Z</dcterms:created>
  <dcterms:modified xsi:type="dcterms:W3CDTF">2025-04-26T18:48:00Z</dcterms:modified>
</cp:coreProperties>
</file>